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AD" w:rsidRDefault="00B219AD" w:rsidP="00E453C6">
      <w:pPr>
        <w:rPr>
          <w:lang w:bidi="ar-EG"/>
        </w:rPr>
      </w:pPr>
    </w:p>
    <w:p w:rsidR="004D4AE3" w:rsidRPr="004E4CC0" w:rsidRDefault="004D4AE3" w:rsidP="006E0E2B">
      <w:pPr>
        <w:pStyle w:val="Subtitle"/>
        <w:spacing w:line="360" w:lineRule="auto"/>
        <w:jc w:val="both"/>
        <w:rPr>
          <w:rFonts w:cs="Simplified Arabic"/>
          <w:b/>
          <w:bCs/>
          <w:sz w:val="24"/>
          <w:szCs w:val="24"/>
          <w:rtl/>
          <w:lang w:bidi="ar-EG"/>
        </w:rPr>
      </w:pPr>
      <w:r w:rsidRPr="004E4CC0">
        <w:rPr>
          <w:rFonts w:cs="Simplified Arabic" w:hint="cs"/>
          <w:b/>
          <w:bCs/>
          <w:sz w:val="24"/>
          <w:szCs w:val="24"/>
          <w:rtl/>
          <w:lang w:bidi="ar-EG"/>
        </w:rPr>
        <w:t xml:space="preserve">السيد الاستاذ الدكتور/ </w:t>
      </w:r>
      <w:bookmarkStart w:id="0" w:name="_GoBack"/>
      <w:bookmarkEnd w:id="0"/>
      <w:r w:rsidR="00DD5B32">
        <w:rPr>
          <w:rFonts w:cs="Simplified Arabic" w:hint="cs"/>
          <w:b/>
          <w:bCs/>
          <w:sz w:val="24"/>
          <w:szCs w:val="24"/>
          <w:rtl/>
          <w:lang w:bidi="ar-EG"/>
        </w:rPr>
        <w:t xml:space="preserve">رئيس </w:t>
      </w:r>
      <w:r w:rsidR="006E0E2B">
        <w:rPr>
          <w:rFonts w:cs="Simplified Arabic" w:hint="cs"/>
          <w:b/>
          <w:bCs/>
          <w:sz w:val="24"/>
          <w:szCs w:val="24"/>
          <w:rtl/>
          <w:lang w:bidi="ar-EG"/>
        </w:rPr>
        <w:t>كنترول الفرقة الرابعة</w:t>
      </w:r>
    </w:p>
    <w:p w:rsidR="004D4AE3" w:rsidRDefault="004D4AE3" w:rsidP="00C3204D">
      <w:pPr>
        <w:pStyle w:val="Subtitle"/>
        <w:spacing w:line="360" w:lineRule="auto"/>
        <w:jc w:val="center"/>
        <w:rPr>
          <w:rFonts w:cs="Simplified Arabic"/>
          <w:b/>
          <w:bCs/>
          <w:sz w:val="24"/>
          <w:szCs w:val="24"/>
          <w:rtl/>
          <w:lang w:bidi="ar-EG"/>
        </w:rPr>
      </w:pPr>
      <w:r w:rsidRPr="004E4CC0">
        <w:rPr>
          <w:rFonts w:cs="Simplified Arabic" w:hint="cs"/>
          <w:b/>
          <w:bCs/>
          <w:sz w:val="24"/>
          <w:szCs w:val="24"/>
          <w:rtl/>
          <w:lang w:bidi="ar-EG"/>
        </w:rPr>
        <w:t>تحية طيبة وبعد ،،،</w:t>
      </w:r>
    </w:p>
    <w:p w:rsidR="00C53EC1" w:rsidRDefault="00DD5B32" w:rsidP="00C53EC1">
      <w:pPr>
        <w:pStyle w:val="Subtitle"/>
        <w:spacing w:line="360" w:lineRule="auto"/>
        <w:ind w:firstLine="720"/>
        <w:jc w:val="both"/>
        <w:rPr>
          <w:rFonts w:cs="Simplified Arabic"/>
          <w:sz w:val="24"/>
          <w:szCs w:val="24"/>
          <w:rtl/>
          <w:lang w:bidi="ar-EG"/>
        </w:rPr>
      </w:pPr>
      <w:r w:rsidRPr="009B7FC1">
        <w:rPr>
          <w:rFonts w:cs="Simplified Arabic" w:hint="cs"/>
          <w:sz w:val="24"/>
          <w:szCs w:val="24"/>
          <w:rtl/>
          <w:lang w:bidi="ar-EG"/>
        </w:rPr>
        <w:t xml:space="preserve">برجاء التكرم من سيادتكم </w:t>
      </w:r>
      <w:r w:rsidR="00C53EC1">
        <w:rPr>
          <w:rFonts w:cs="Simplified Arabic" w:hint="cs"/>
          <w:sz w:val="24"/>
          <w:szCs w:val="24"/>
          <w:rtl/>
          <w:lang w:bidi="ar-EG"/>
        </w:rPr>
        <w:t>بمراجعة واستكمال متطلبات الجودة الخاصة بالكنترول ومرفق لسيادتكم نموذج الاستيفاء برجاء استكمال</w:t>
      </w:r>
      <w:r w:rsidR="006E0E2B">
        <w:rPr>
          <w:rFonts w:cs="Simplified Arabic" w:hint="cs"/>
          <w:sz w:val="24"/>
          <w:szCs w:val="24"/>
          <w:rtl/>
          <w:lang w:bidi="ar-EG"/>
        </w:rPr>
        <w:t>ه</w:t>
      </w:r>
      <w:r w:rsidR="00C53EC1">
        <w:rPr>
          <w:rFonts w:cs="Simplified Arabic" w:hint="cs"/>
          <w:sz w:val="24"/>
          <w:szCs w:val="24"/>
          <w:rtl/>
          <w:lang w:bidi="ar-EG"/>
        </w:rPr>
        <w:t xml:space="preserve"> واعتماده من سيادتكم وارساله لوحدة ضمان الجودة لتقوم بدورها بعرضه علي السيد الاستاذ الدكتور عميد الكلية</w:t>
      </w:r>
      <w:r w:rsidR="006E0E2B">
        <w:rPr>
          <w:rFonts w:cs="Simplified Arabic" w:hint="cs"/>
          <w:sz w:val="24"/>
          <w:szCs w:val="24"/>
          <w:rtl/>
          <w:lang w:bidi="ar-EG"/>
        </w:rPr>
        <w:t xml:space="preserve"> ومرفق ايضاً اداة المراجع الخارجي</w:t>
      </w:r>
      <w:r w:rsidR="00C53EC1">
        <w:rPr>
          <w:rFonts w:cs="Simplified Arabic" w:hint="cs"/>
          <w:sz w:val="24"/>
          <w:szCs w:val="24"/>
          <w:rtl/>
          <w:lang w:bidi="ar-EG"/>
        </w:rPr>
        <w:t xml:space="preserve"> للاسترشاد بها.</w:t>
      </w:r>
    </w:p>
    <w:p w:rsidR="00DD5B32" w:rsidRDefault="00DD5B32" w:rsidP="009B7FC1">
      <w:pPr>
        <w:pStyle w:val="Subtitle"/>
        <w:spacing w:line="276" w:lineRule="auto"/>
        <w:ind w:left="5760"/>
        <w:jc w:val="both"/>
        <w:rPr>
          <w:rFonts w:cs="Simplified Arabic"/>
          <w:b/>
          <w:bCs/>
          <w:sz w:val="24"/>
          <w:szCs w:val="24"/>
          <w:rtl/>
          <w:lang w:bidi="ar-EG"/>
        </w:rPr>
      </w:pPr>
      <w:r>
        <w:rPr>
          <w:rFonts w:cs="Simplified Arabic" w:hint="cs"/>
          <w:b/>
          <w:bCs/>
          <w:sz w:val="24"/>
          <w:szCs w:val="24"/>
          <w:rtl/>
          <w:lang w:bidi="ar-EG"/>
        </w:rPr>
        <w:t>تفضلوا بقبول وافر التقدير والاحترام ،،،</w:t>
      </w:r>
    </w:p>
    <w:p w:rsidR="00DD5B32" w:rsidRDefault="00DD5B32" w:rsidP="00DD5B32">
      <w:pPr>
        <w:pStyle w:val="Subtitle"/>
        <w:spacing w:line="360" w:lineRule="auto"/>
        <w:rPr>
          <w:rFonts w:cs="Simplified Arabic"/>
          <w:b/>
          <w:bCs/>
          <w:sz w:val="24"/>
          <w:szCs w:val="24"/>
          <w:rtl/>
          <w:lang w:bidi="ar-EG"/>
        </w:rPr>
      </w:pPr>
      <w:r>
        <w:rPr>
          <w:rFonts w:cs="Simplified Arabic" w:hint="cs"/>
          <w:b/>
          <w:bCs/>
          <w:sz w:val="24"/>
          <w:szCs w:val="24"/>
          <w:rtl/>
          <w:lang w:bidi="ar-EG"/>
        </w:rPr>
        <w:t>المرفقات:</w:t>
      </w:r>
    </w:p>
    <w:p w:rsidR="00C53EC1" w:rsidRDefault="00C53EC1" w:rsidP="00DD5B32">
      <w:pPr>
        <w:pStyle w:val="Subtitle"/>
        <w:numPr>
          <w:ilvl w:val="0"/>
          <w:numId w:val="8"/>
        </w:numPr>
        <w:spacing w:line="360" w:lineRule="auto"/>
        <w:rPr>
          <w:rFonts w:cs="Simplified Arabic"/>
          <w:sz w:val="24"/>
          <w:szCs w:val="24"/>
          <w:lang w:bidi="ar-EG"/>
        </w:rPr>
      </w:pPr>
      <w:r>
        <w:rPr>
          <w:rFonts w:cs="Simplified Arabic" w:hint="cs"/>
          <w:sz w:val="24"/>
          <w:szCs w:val="24"/>
          <w:rtl/>
          <w:lang w:bidi="ar-EG"/>
        </w:rPr>
        <w:t>نموذج بعد استكماله يتم ارساله لوحدة ضمان الجودة.</w:t>
      </w:r>
    </w:p>
    <w:p w:rsidR="00C53EC1" w:rsidRDefault="00C53EC1" w:rsidP="00DD5B32">
      <w:pPr>
        <w:pStyle w:val="Subtitle"/>
        <w:numPr>
          <w:ilvl w:val="0"/>
          <w:numId w:val="8"/>
        </w:numPr>
        <w:spacing w:line="360" w:lineRule="auto"/>
        <w:rPr>
          <w:rFonts w:cs="Simplified Arabic"/>
          <w:sz w:val="24"/>
          <w:szCs w:val="24"/>
          <w:lang w:bidi="ar-EG"/>
        </w:rPr>
      </w:pPr>
      <w:r>
        <w:rPr>
          <w:rFonts w:cs="Simplified Arabic" w:hint="cs"/>
          <w:sz w:val="24"/>
          <w:szCs w:val="24"/>
          <w:rtl/>
          <w:lang w:bidi="ar-EG"/>
        </w:rPr>
        <w:t>نموذج استرشادي (أداة المراجع الخارجي)</w:t>
      </w:r>
    </w:p>
    <w:p w:rsidR="00C3204D" w:rsidRDefault="00AD6F0F" w:rsidP="00C53EC1">
      <w:pPr>
        <w:pStyle w:val="Subtitle"/>
        <w:spacing w:line="360" w:lineRule="auto"/>
        <w:ind w:left="360"/>
        <w:rPr>
          <w:rFonts w:cs="Simplified Arabic"/>
          <w:b/>
          <w:bCs/>
          <w:sz w:val="24"/>
          <w:szCs w:val="24"/>
          <w:u w:val="single"/>
          <w:rtl/>
          <w:lang w:bidi="ar-EG"/>
        </w:rPr>
      </w:pPr>
      <w:r>
        <w:rPr>
          <w:rFonts w:cs="Simplified Arabic" w:hint="cs"/>
          <w:b/>
          <w:bCs/>
          <w:sz w:val="24"/>
          <w:szCs w:val="24"/>
          <w:u w:val="single"/>
          <w:rtl/>
          <w:lang w:bidi="ar-EG"/>
        </w:rPr>
        <w:t xml:space="preserve">تحريراً : </w:t>
      </w:r>
      <w:r w:rsidR="00C53EC1">
        <w:rPr>
          <w:rFonts w:cs="Simplified Arabic" w:hint="cs"/>
          <w:b/>
          <w:bCs/>
          <w:sz w:val="24"/>
          <w:szCs w:val="24"/>
          <w:u w:val="single"/>
          <w:rtl/>
          <w:lang w:bidi="ar-EG"/>
        </w:rPr>
        <w:t>30</w:t>
      </w:r>
      <w:r>
        <w:rPr>
          <w:rFonts w:cs="Simplified Arabic" w:hint="cs"/>
          <w:b/>
          <w:bCs/>
          <w:sz w:val="24"/>
          <w:szCs w:val="24"/>
          <w:u w:val="single"/>
          <w:rtl/>
          <w:lang w:bidi="ar-EG"/>
        </w:rPr>
        <w:t>-</w:t>
      </w:r>
      <w:r w:rsidR="00C53EC1">
        <w:rPr>
          <w:rFonts w:cs="Simplified Arabic" w:hint="cs"/>
          <w:b/>
          <w:bCs/>
          <w:sz w:val="24"/>
          <w:szCs w:val="24"/>
          <w:u w:val="single"/>
          <w:rtl/>
          <w:lang w:bidi="ar-EG"/>
        </w:rPr>
        <w:t>12</w:t>
      </w:r>
      <w:r>
        <w:rPr>
          <w:rFonts w:cs="Simplified Arabic" w:hint="cs"/>
          <w:b/>
          <w:bCs/>
          <w:sz w:val="24"/>
          <w:szCs w:val="24"/>
          <w:u w:val="single"/>
          <w:rtl/>
          <w:lang w:bidi="ar-EG"/>
        </w:rPr>
        <w:t>-2013</w:t>
      </w:r>
    </w:p>
    <w:p w:rsidR="009B7FC1" w:rsidRPr="009B7FC1" w:rsidRDefault="009B7FC1" w:rsidP="009B7FC1">
      <w:pPr>
        <w:pStyle w:val="Subtitle"/>
        <w:numPr>
          <w:ilvl w:val="0"/>
          <w:numId w:val="12"/>
        </w:numPr>
        <w:spacing w:line="360" w:lineRule="auto"/>
        <w:rPr>
          <w:rFonts w:cs="Simplified Arabic"/>
          <w:b/>
          <w:bCs/>
          <w:sz w:val="24"/>
          <w:szCs w:val="24"/>
          <w:rtl/>
          <w:lang w:bidi="ar-EG"/>
        </w:rPr>
      </w:pPr>
      <w:r w:rsidRPr="009B7FC1">
        <w:rPr>
          <w:rFonts w:cs="Simplified Arabic" w:hint="cs"/>
          <w:b/>
          <w:bCs/>
          <w:sz w:val="24"/>
          <w:szCs w:val="24"/>
          <w:rtl/>
          <w:lang w:bidi="ar-EG"/>
        </w:rPr>
        <w:t>نسخة مبلغة للسيد الاستاذ الدكتور عميد الكلية</w:t>
      </w:r>
    </w:p>
    <w:p w:rsidR="00AD6F0F" w:rsidRPr="00AD6F0F" w:rsidRDefault="009B7FC1" w:rsidP="00AD6F0F">
      <w:pPr>
        <w:pStyle w:val="Subtitle"/>
        <w:spacing w:line="360" w:lineRule="auto"/>
        <w:ind w:left="5760"/>
        <w:jc w:val="both"/>
        <w:rPr>
          <w:rFonts w:cs="Simplified Arabic"/>
          <w:b/>
          <w:bCs/>
          <w:sz w:val="24"/>
          <w:szCs w:val="24"/>
          <w:rtl/>
          <w:lang w:bidi="ar-EG"/>
        </w:rPr>
      </w:pPr>
      <w:r>
        <w:rPr>
          <w:rFonts w:cs="Simplified Arabic" w:hint="cs"/>
          <w:b/>
          <w:bCs/>
          <w:sz w:val="24"/>
          <w:szCs w:val="24"/>
          <w:rtl/>
          <w:lang w:bidi="ar-EG"/>
        </w:rPr>
        <w:t xml:space="preserve">            </w:t>
      </w:r>
      <w:r w:rsidR="00AD6F0F" w:rsidRPr="00AD6F0F">
        <w:rPr>
          <w:rFonts w:cs="Simplified Arabic" w:hint="cs"/>
          <w:b/>
          <w:bCs/>
          <w:sz w:val="24"/>
          <w:szCs w:val="24"/>
          <w:rtl/>
          <w:lang w:bidi="ar-EG"/>
        </w:rPr>
        <w:t>مدير وحدة ضمان الجودة</w:t>
      </w:r>
    </w:p>
    <w:p w:rsidR="00C53EC1" w:rsidRPr="00C53EC1" w:rsidRDefault="009B7FC1" w:rsidP="00AD6F0F">
      <w:pPr>
        <w:pStyle w:val="Subtitle"/>
        <w:spacing w:line="360" w:lineRule="auto"/>
        <w:ind w:left="5760"/>
        <w:jc w:val="both"/>
        <w:rPr>
          <w:rFonts w:cs="Simplified Arabic"/>
          <w:b/>
          <w:bCs/>
          <w:sz w:val="10"/>
          <w:szCs w:val="10"/>
          <w:rtl/>
          <w:lang w:bidi="ar-EG"/>
        </w:rPr>
      </w:pPr>
      <w:r>
        <w:rPr>
          <w:rFonts w:cs="Simplified Arabic" w:hint="cs"/>
          <w:b/>
          <w:bCs/>
          <w:sz w:val="24"/>
          <w:szCs w:val="24"/>
          <w:rtl/>
          <w:lang w:bidi="ar-EG"/>
        </w:rPr>
        <w:t xml:space="preserve">         </w:t>
      </w:r>
    </w:p>
    <w:p w:rsidR="00AD6F0F" w:rsidRDefault="00C53EC1" w:rsidP="00AD6F0F">
      <w:pPr>
        <w:pStyle w:val="Subtitle"/>
        <w:spacing w:line="360" w:lineRule="auto"/>
        <w:ind w:left="5760"/>
        <w:jc w:val="both"/>
        <w:rPr>
          <w:rFonts w:cs="Simplified Arabic"/>
          <w:b/>
          <w:bCs/>
          <w:sz w:val="24"/>
          <w:szCs w:val="24"/>
          <w:rtl/>
          <w:lang w:bidi="ar-EG"/>
        </w:rPr>
      </w:pPr>
      <w:r>
        <w:rPr>
          <w:rFonts w:cs="Simplified Arabic" w:hint="cs"/>
          <w:b/>
          <w:bCs/>
          <w:sz w:val="24"/>
          <w:szCs w:val="24"/>
          <w:rtl/>
          <w:lang w:bidi="ar-EG"/>
        </w:rPr>
        <w:t xml:space="preserve">        </w:t>
      </w:r>
      <w:r w:rsidR="009B7FC1">
        <w:rPr>
          <w:rFonts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AD6F0F">
        <w:rPr>
          <w:rFonts w:cs="Simplified Arabic" w:hint="cs"/>
          <w:b/>
          <w:bCs/>
          <w:sz w:val="24"/>
          <w:szCs w:val="24"/>
          <w:rtl/>
          <w:lang w:bidi="ar-EG"/>
        </w:rPr>
        <w:t xml:space="preserve">  </w:t>
      </w:r>
      <w:r w:rsidR="00AD6F0F" w:rsidRPr="00AD6F0F">
        <w:rPr>
          <w:rFonts w:cs="Simplified Arabic" w:hint="cs"/>
          <w:b/>
          <w:bCs/>
          <w:sz w:val="24"/>
          <w:szCs w:val="24"/>
          <w:rtl/>
          <w:lang w:bidi="ar-EG"/>
        </w:rPr>
        <w:t>د. عصام حليم حسين</w:t>
      </w:r>
    </w:p>
    <w:sectPr w:rsidR="00AD6F0F" w:rsidSect="001D4827">
      <w:headerReference w:type="default" r:id="rId8"/>
      <w:footerReference w:type="default" r:id="rId9"/>
      <w:pgSz w:w="12240" w:h="15840"/>
      <w:pgMar w:top="1109" w:right="1418" w:bottom="270" w:left="1418" w:header="128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A1A" w:rsidRDefault="00763A1A" w:rsidP="00531A71">
      <w:r>
        <w:separator/>
      </w:r>
    </w:p>
  </w:endnote>
  <w:endnote w:type="continuationSeparator" w:id="0">
    <w:p w:rsidR="00763A1A" w:rsidRDefault="00763A1A" w:rsidP="00531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720" w:type="dxa"/>
      <w:jc w:val="center"/>
      <w:tblLook w:val="01E0"/>
    </w:tblPr>
    <w:tblGrid>
      <w:gridCol w:w="4680"/>
      <w:gridCol w:w="5040"/>
    </w:tblGrid>
    <w:tr w:rsidR="000D79F0" w:rsidRPr="008820ED" w:rsidTr="004429B7">
      <w:trPr>
        <w:trHeight w:val="227"/>
        <w:jc w:val="center"/>
      </w:trPr>
      <w:tc>
        <w:tcPr>
          <w:tcW w:w="4680" w:type="dxa"/>
          <w:tcBorders>
            <w:top w:val="thinThickMediumGap" w:sz="12" w:space="0" w:color="auto"/>
          </w:tcBorders>
          <w:vAlign w:val="center"/>
        </w:tcPr>
        <w:p w:rsidR="000D79F0" w:rsidRPr="00D36837" w:rsidRDefault="000D79F0" w:rsidP="00900E64">
          <w:pPr>
            <w:pStyle w:val="Footer"/>
            <w:tabs>
              <w:tab w:val="right" w:pos="9638"/>
            </w:tabs>
            <w:bidi/>
            <w:rPr>
              <w:b/>
              <w:bCs/>
              <w:sz w:val="16"/>
              <w:szCs w:val="16"/>
              <w:rtl/>
              <w:lang w:bidi="ar-EG"/>
            </w:rPr>
          </w:pPr>
          <w:r w:rsidRPr="00D36837">
            <w:rPr>
              <w:rFonts w:hint="cs"/>
              <w:b/>
              <w:bCs/>
              <w:sz w:val="16"/>
              <w:szCs w:val="16"/>
              <w:rtl/>
            </w:rPr>
            <w:t xml:space="preserve">العنوان : </w:t>
          </w:r>
          <w:r>
            <w:rPr>
              <w:rFonts w:hint="cs"/>
              <w:b/>
              <w:bCs/>
              <w:sz w:val="16"/>
              <w:szCs w:val="16"/>
              <w:rtl/>
              <w:lang w:bidi="ar-EG"/>
            </w:rPr>
            <w:t xml:space="preserve">كلية الحاسبات والمعلومات </w:t>
          </w:r>
          <w:r>
            <w:rPr>
              <w:b/>
              <w:bCs/>
              <w:sz w:val="16"/>
              <w:szCs w:val="16"/>
              <w:rtl/>
              <w:lang w:bidi="ar-EG"/>
            </w:rPr>
            <w:t>–</w:t>
          </w:r>
          <w:r>
            <w:rPr>
              <w:rFonts w:hint="cs"/>
              <w:b/>
              <w:bCs/>
              <w:sz w:val="16"/>
              <w:szCs w:val="16"/>
              <w:rtl/>
              <w:lang w:bidi="ar-EG"/>
            </w:rPr>
            <w:t xml:space="preserve"> جامعة بنها</w:t>
          </w:r>
        </w:p>
      </w:tc>
      <w:tc>
        <w:tcPr>
          <w:tcW w:w="5040" w:type="dxa"/>
          <w:tcBorders>
            <w:top w:val="thinThickMediumGap" w:sz="12" w:space="0" w:color="auto"/>
          </w:tcBorders>
          <w:vAlign w:val="center"/>
        </w:tcPr>
        <w:p w:rsidR="000D79F0" w:rsidRPr="00D36837" w:rsidRDefault="00F0062C" w:rsidP="00900E64">
          <w:pPr>
            <w:pStyle w:val="Footer"/>
            <w:tabs>
              <w:tab w:val="right" w:pos="9638"/>
            </w:tabs>
            <w:rPr>
              <w:b/>
              <w:bCs/>
              <w:sz w:val="16"/>
              <w:szCs w:val="16"/>
              <w:lang w:bidi="ar-EG"/>
            </w:rPr>
          </w:pPr>
          <w:r>
            <w:rPr>
              <w:b/>
              <w:bCs/>
              <w:noProof/>
              <w:sz w:val="16"/>
              <w:szCs w:val="16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4098" type="#_x0000_t202" style="position:absolute;margin-left:-49.8pt;margin-top:-232.8pt;width:30.15pt;height:225.9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">
                <v:textbox style="layout-flow:vertical;mso-layout-flow-alt:bottom-to-top">
                  <w:txbxContent>
                    <w:p w:rsidR="004D4AE3" w:rsidRPr="00186959" w:rsidRDefault="00252864" w:rsidP="00252864">
                      <w:pPr>
                        <w:pStyle w:val="Footer"/>
                        <w:tabs>
                          <w:tab w:val="right" w:pos="9638"/>
                        </w:tabs>
                        <w:bidi/>
                        <w:jc w:val="center"/>
                        <w:rPr>
                          <w:rFonts w:asciiTheme="minorHAnsi" w:hAnsiTheme="minorHAnsi" w:cstheme="minorBidi"/>
                          <w:rtl/>
                          <w:lang w:bidi="ar-EG"/>
                        </w:rPr>
                      </w:pPr>
                      <w:r w:rsidRPr="00186959">
                        <w:rPr>
                          <w:rFonts w:asciiTheme="minorHAnsi" w:hAnsiTheme="minorHAnsi" w:cstheme="minorHAnsi"/>
                          <w:b/>
                          <w:bCs/>
                          <w:lang w:bidi="ar-EG"/>
                        </w:rPr>
                        <w:t>Quality Assurance unit and Accreditation</w:t>
                      </w:r>
                    </w:p>
                  </w:txbxContent>
                </v:textbox>
              </v:shape>
            </w:pict>
          </w:r>
          <w:r w:rsidR="000D79F0" w:rsidRPr="00D36837">
            <w:rPr>
              <w:b/>
              <w:bCs/>
              <w:sz w:val="16"/>
              <w:szCs w:val="16"/>
            </w:rPr>
            <w:t xml:space="preserve">Address: </w:t>
          </w:r>
          <w:r w:rsidR="000D79F0" w:rsidRPr="00B17F23">
            <w:rPr>
              <w:b/>
              <w:bCs/>
              <w:sz w:val="16"/>
              <w:szCs w:val="16"/>
              <w:lang w:bidi="ar-EG"/>
            </w:rPr>
            <w:t>Faculty of Computers &amp; Informatics,</w:t>
          </w:r>
          <w:r>
            <w:rPr>
              <w:b/>
              <w:bCs/>
              <w:sz w:val="16"/>
              <w:szCs w:val="16"/>
              <w:lang w:bidi="ar-E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4100" type="#_x0000_t75" alt="Description: المشروع" style="position:absolute;margin-left:-553.15pt;margin-top:-222.75pt;width:35.25pt;height:189pt;z-index:251663360;visibility:visible;mso-position-horizontal-relative:text;mso-position-vertical-relative:text">
                <v:imagedata r:id="rId1" o:title=" المشروع" gain="39322f" blacklevel="17039f"/>
              </v:shape>
            </w:pict>
          </w:r>
          <w:r w:rsidR="000D79F0" w:rsidRPr="00B17F23">
            <w:rPr>
              <w:b/>
              <w:bCs/>
              <w:sz w:val="16"/>
              <w:szCs w:val="16"/>
              <w:lang w:bidi="ar-EG"/>
            </w:rPr>
            <w:t xml:space="preserve"> Benha University,</w:t>
          </w:r>
        </w:p>
      </w:tc>
    </w:tr>
    <w:tr w:rsidR="000D79F0" w:rsidRPr="008820ED" w:rsidTr="004429B7">
      <w:trPr>
        <w:trHeight w:val="227"/>
        <w:jc w:val="center"/>
      </w:trPr>
      <w:tc>
        <w:tcPr>
          <w:tcW w:w="4680" w:type="dxa"/>
          <w:vAlign w:val="center"/>
        </w:tcPr>
        <w:p w:rsidR="000D79F0" w:rsidRPr="00D36837" w:rsidRDefault="000D79F0" w:rsidP="00900E64">
          <w:pPr>
            <w:pStyle w:val="Footer"/>
            <w:tabs>
              <w:tab w:val="right" w:pos="9638"/>
            </w:tabs>
            <w:bidi/>
            <w:rPr>
              <w:b/>
              <w:bCs/>
              <w:sz w:val="16"/>
              <w:szCs w:val="16"/>
              <w:rtl/>
              <w:lang w:bidi="ar-EG"/>
            </w:rPr>
          </w:pPr>
          <w:r>
            <w:rPr>
              <w:rFonts w:hint="cs"/>
              <w:b/>
              <w:bCs/>
              <w:sz w:val="16"/>
              <w:szCs w:val="16"/>
              <w:rtl/>
            </w:rPr>
            <w:t xml:space="preserve">بنها - </w:t>
          </w:r>
          <w:r w:rsidRPr="00D36837">
            <w:rPr>
              <w:rFonts w:hint="cs"/>
              <w:b/>
              <w:bCs/>
              <w:sz w:val="16"/>
              <w:szCs w:val="16"/>
              <w:rtl/>
            </w:rPr>
            <w:t xml:space="preserve">محافظة القليوبية </w:t>
          </w:r>
          <w:r>
            <w:rPr>
              <w:rFonts w:hint="cs"/>
              <w:b/>
              <w:bCs/>
              <w:sz w:val="16"/>
              <w:szCs w:val="16"/>
              <w:rtl/>
            </w:rPr>
            <w:t xml:space="preserve">- </w:t>
          </w:r>
          <w:r w:rsidRPr="00D36837">
            <w:rPr>
              <w:rFonts w:hint="cs"/>
              <w:b/>
              <w:bCs/>
              <w:sz w:val="16"/>
              <w:szCs w:val="16"/>
              <w:rtl/>
            </w:rPr>
            <w:t>جمهورية مصر العربية</w:t>
          </w:r>
          <w:r>
            <w:rPr>
              <w:rFonts w:hint="cs"/>
              <w:b/>
              <w:bCs/>
              <w:sz w:val="16"/>
              <w:szCs w:val="16"/>
              <w:rtl/>
            </w:rPr>
            <w:t xml:space="preserve"> </w:t>
          </w:r>
        </w:p>
      </w:tc>
      <w:tc>
        <w:tcPr>
          <w:tcW w:w="5040" w:type="dxa"/>
          <w:vAlign w:val="center"/>
        </w:tcPr>
        <w:p w:rsidR="000D79F0" w:rsidRPr="00D36837" w:rsidRDefault="000D79F0" w:rsidP="00900E64">
          <w:pPr>
            <w:pStyle w:val="Footer"/>
            <w:tabs>
              <w:tab w:val="right" w:pos="9638"/>
            </w:tabs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  <w:lang w:bidi="ar-EG"/>
            </w:rPr>
            <w:t xml:space="preserve">Benha, </w:t>
          </w:r>
          <w:proofErr w:type="spellStart"/>
          <w:r w:rsidRPr="00C37E9D">
            <w:rPr>
              <w:b/>
              <w:bCs/>
              <w:sz w:val="16"/>
              <w:szCs w:val="16"/>
              <w:lang w:bidi="ar-EG"/>
            </w:rPr>
            <w:t>Qalyubia</w:t>
          </w:r>
          <w:proofErr w:type="spellEnd"/>
          <w:r w:rsidRPr="00C37E9D">
            <w:rPr>
              <w:b/>
              <w:bCs/>
              <w:sz w:val="16"/>
              <w:szCs w:val="16"/>
              <w:lang w:bidi="ar-EG"/>
            </w:rPr>
            <w:t xml:space="preserve"> Governorate, Egypt</w:t>
          </w:r>
          <w:r w:rsidRPr="00D36837">
            <w:rPr>
              <w:b/>
              <w:bCs/>
              <w:sz w:val="16"/>
              <w:szCs w:val="16"/>
              <w:lang w:bidi="ar-EG"/>
            </w:rPr>
            <w:t>.</w:t>
          </w:r>
        </w:p>
      </w:tc>
    </w:tr>
    <w:tr w:rsidR="000D79F0" w:rsidRPr="008820ED" w:rsidTr="004429B7">
      <w:trPr>
        <w:trHeight w:val="227"/>
        <w:jc w:val="center"/>
      </w:trPr>
      <w:tc>
        <w:tcPr>
          <w:tcW w:w="4680" w:type="dxa"/>
          <w:vAlign w:val="center"/>
        </w:tcPr>
        <w:p w:rsidR="000D79F0" w:rsidRPr="00D36837" w:rsidRDefault="000D79F0" w:rsidP="00900E64">
          <w:pPr>
            <w:pStyle w:val="Footer"/>
            <w:tabs>
              <w:tab w:val="right" w:pos="9638"/>
            </w:tabs>
            <w:bidi/>
            <w:rPr>
              <w:b/>
              <w:bCs/>
              <w:sz w:val="16"/>
              <w:szCs w:val="16"/>
            </w:rPr>
          </w:pPr>
          <w:r w:rsidRPr="00D36837">
            <w:rPr>
              <w:rFonts w:hint="cs"/>
              <w:b/>
              <w:bCs/>
              <w:sz w:val="16"/>
              <w:szCs w:val="16"/>
              <w:rtl/>
              <w:lang w:bidi="ar-EG"/>
            </w:rPr>
            <w:t xml:space="preserve">تليفون : 3229371 (013)  - </w:t>
          </w:r>
          <w:r w:rsidRPr="00D36837">
            <w:rPr>
              <w:b/>
              <w:bCs/>
              <w:sz w:val="16"/>
              <w:szCs w:val="16"/>
              <w:rtl/>
            </w:rPr>
            <w:t>فاكس:</w:t>
          </w:r>
          <w:r>
            <w:rPr>
              <w:rFonts w:hint="cs"/>
              <w:b/>
              <w:bCs/>
              <w:sz w:val="16"/>
              <w:szCs w:val="16"/>
              <w:rtl/>
            </w:rPr>
            <w:t xml:space="preserve"> </w:t>
          </w:r>
          <w:r w:rsidRPr="00D36837">
            <w:rPr>
              <w:rFonts w:hint="cs"/>
              <w:b/>
              <w:bCs/>
              <w:sz w:val="16"/>
              <w:szCs w:val="16"/>
              <w:rtl/>
              <w:lang w:bidi="ar-EG"/>
            </w:rPr>
            <w:t>3229361</w:t>
          </w:r>
          <w:r w:rsidRPr="00D36837">
            <w:rPr>
              <w:b/>
              <w:bCs/>
              <w:sz w:val="16"/>
              <w:szCs w:val="16"/>
            </w:rPr>
            <w:t xml:space="preserve"> ) </w:t>
          </w:r>
          <w:r w:rsidRPr="00D36837">
            <w:rPr>
              <w:rFonts w:hint="cs"/>
              <w:b/>
              <w:bCs/>
              <w:sz w:val="16"/>
              <w:szCs w:val="16"/>
              <w:rtl/>
              <w:lang w:bidi="ar-EG"/>
            </w:rPr>
            <w:t>013</w:t>
          </w:r>
          <w:r w:rsidRPr="00D36837">
            <w:rPr>
              <w:b/>
              <w:bCs/>
              <w:sz w:val="16"/>
              <w:szCs w:val="16"/>
            </w:rPr>
            <w:t xml:space="preserve">  ( </w:t>
          </w:r>
        </w:p>
        <w:p w:rsidR="000D79F0" w:rsidRPr="00D36837" w:rsidRDefault="000D79F0" w:rsidP="00900E64">
          <w:pPr>
            <w:pStyle w:val="Footer"/>
            <w:tabs>
              <w:tab w:val="right" w:pos="9638"/>
            </w:tabs>
            <w:bidi/>
            <w:rPr>
              <w:b/>
              <w:bCs/>
              <w:sz w:val="16"/>
              <w:szCs w:val="16"/>
              <w:rtl/>
              <w:lang w:bidi="ar-EG"/>
            </w:rPr>
          </w:pPr>
          <w:r w:rsidRPr="00D36837">
            <w:rPr>
              <w:rFonts w:hint="cs"/>
              <w:b/>
              <w:bCs/>
              <w:sz w:val="16"/>
              <w:szCs w:val="16"/>
              <w:rtl/>
            </w:rPr>
            <w:t>الدور ال</w:t>
          </w:r>
          <w:r w:rsidRPr="00D36837">
            <w:rPr>
              <w:rFonts w:hint="cs"/>
              <w:b/>
              <w:bCs/>
              <w:sz w:val="16"/>
              <w:szCs w:val="16"/>
              <w:rtl/>
              <w:lang w:bidi="ar-EG"/>
            </w:rPr>
            <w:t>ثانى</w:t>
          </w:r>
        </w:p>
      </w:tc>
      <w:tc>
        <w:tcPr>
          <w:tcW w:w="5040" w:type="dxa"/>
          <w:vAlign w:val="center"/>
        </w:tcPr>
        <w:p w:rsidR="000D79F0" w:rsidRPr="00D36837" w:rsidRDefault="000D79F0" w:rsidP="00900E64">
          <w:pPr>
            <w:pStyle w:val="Footer"/>
            <w:tabs>
              <w:tab w:val="right" w:pos="9638"/>
            </w:tabs>
            <w:rPr>
              <w:b/>
              <w:bCs/>
              <w:sz w:val="16"/>
              <w:szCs w:val="16"/>
              <w:rtl/>
            </w:rPr>
          </w:pPr>
          <w:r w:rsidRPr="00D36837">
            <w:rPr>
              <w:b/>
              <w:bCs/>
              <w:sz w:val="16"/>
              <w:szCs w:val="16"/>
            </w:rPr>
            <w:t>Tel: (013) 3229371 - Fax.: (013) 3229361</w:t>
          </w:r>
        </w:p>
        <w:p w:rsidR="000D79F0" w:rsidRPr="00D36837" w:rsidRDefault="000D79F0" w:rsidP="00900E64">
          <w:pPr>
            <w:pStyle w:val="Footer"/>
            <w:tabs>
              <w:tab w:val="right" w:pos="9638"/>
            </w:tabs>
            <w:rPr>
              <w:b/>
              <w:bCs/>
              <w:sz w:val="16"/>
              <w:szCs w:val="16"/>
              <w:lang w:bidi="ar-EG"/>
            </w:rPr>
          </w:pPr>
          <w:r w:rsidRPr="00D36837">
            <w:rPr>
              <w:b/>
              <w:bCs/>
              <w:sz w:val="16"/>
              <w:szCs w:val="16"/>
              <w:lang w:bidi="ar-EG"/>
            </w:rPr>
            <w:t>Second Floor</w:t>
          </w:r>
        </w:p>
      </w:tc>
    </w:tr>
    <w:tr w:rsidR="00433BF5" w:rsidRPr="008820ED" w:rsidTr="004429B7">
      <w:trPr>
        <w:trHeight w:val="227"/>
        <w:jc w:val="center"/>
      </w:trPr>
      <w:tc>
        <w:tcPr>
          <w:tcW w:w="9720" w:type="dxa"/>
          <w:gridSpan w:val="2"/>
          <w:vAlign w:val="center"/>
        </w:tcPr>
        <w:p w:rsidR="00433BF5" w:rsidRPr="008820ED" w:rsidRDefault="00E453C6" w:rsidP="004429B7">
          <w:pPr>
            <w:jc w:val="center"/>
            <w:rPr>
              <w:rStyle w:val="Hyperlink"/>
              <w:rFonts w:ascii="Tahoma" w:hAnsi="Tahoma" w:cs="Tahoma"/>
              <w:b/>
              <w:bCs/>
              <w:sz w:val="18"/>
              <w:szCs w:val="18"/>
              <w:rtl/>
            </w:rPr>
          </w:pPr>
          <w:r>
            <w:rPr>
              <w:rFonts w:ascii="Tahoma" w:hAnsi="Tahoma" w:cs="Tahoma"/>
              <w:b/>
              <w:bCs/>
              <w:sz w:val="18"/>
              <w:szCs w:val="18"/>
            </w:rPr>
            <w:t>qau</w:t>
          </w:r>
          <w:r w:rsidR="00433BF5" w:rsidRPr="00C94384">
            <w:rPr>
              <w:rFonts w:ascii="Tahoma" w:hAnsi="Tahoma" w:cs="Tahoma"/>
              <w:b/>
              <w:bCs/>
              <w:sz w:val="18"/>
              <w:szCs w:val="18"/>
            </w:rPr>
            <w:t>@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fci.</w:t>
          </w:r>
          <w:r w:rsidR="00433BF5" w:rsidRPr="00C94384">
            <w:rPr>
              <w:rFonts w:ascii="Tahoma" w:hAnsi="Tahoma" w:cs="Tahoma"/>
              <w:b/>
              <w:bCs/>
              <w:sz w:val="18"/>
              <w:szCs w:val="18"/>
            </w:rPr>
            <w:t>bu.edu.eg</w:t>
          </w:r>
        </w:p>
      </w:tc>
    </w:tr>
  </w:tbl>
  <w:p w:rsidR="00531A71" w:rsidRPr="00433BF5" w:rsidRDefault="00531A71" w:rsidP="00433B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A1A" w:rsidRDefault="00763A1A" w:rsidP="00531A71">
      <w:r>
        <w:separator/>
      </w:r>
    </w:p>
  </w:footnote>
  <w:footnote w:type="continuationSeparator" w:id="0">
    <w:p w:rsidR="00763A1A" w:rsidRDefault="00763A1A" w:rsidP="00531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B22" w:rsidRPr="00F24D54" w:rsidRDefault="00E453C6" w:rsidP="004D4AE3">
    <w:pPr>
      <w:pStyle w:val="Header"/>
      <w:bidi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2548255</wp:posOffset>
          </wp:positionH>
          <wp:positionV relativeFrom="paragraph">
            <wp:posOffset>-642620</wp:posOffset>
          </wp:positionV>
          <wp:extent cx="1003935" cy="722630"/>
          <wp:effectExtent l="0" t="0" r="5715" b="1270"/>
          <wp:wrapTight wrapText="bothSides">
            <wp:wrapPolygon edited="0">
              <wp:start x="5328" y="0"/>
              <wp:lineTo x="410" y="569"/>
              <wp:lineTo x="0" y="1139"/>
              <wp:lineTo x="0" y="21069"/>
              <wp:lineTo x="21313" y="21069"/>
              <wp:lineTo x="21313" y="5125"/>
              <wp:lineTo x="18034" y="2847"/>
              <wp:lineTo x="6968" y="0"/>
              <wp:lineTo x="5328" y="0"/>
            </wp:wrapPolygon>
          </wp:wrapTight>
          <wp:docPr id="15" name="Picture 1" descr="Description: BFCI QA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BFCI QAU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935" cy="722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0062C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9" o:spid="_x0000_s4097" type="#_x0000_t32" style="position:absolute;left:0;text-align:left;margin-left:-7.3pt;margin-top:12.4pt;width:480.9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" strokecolor="#0070c0" strokeweight="1.5pt">
          <v:shadow color="#243f60" opacity=".5" offset="1pt"/>
        </v:shape>
      </w:pict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4914265</wp:posOffset>
          </wp:positionH>
          <wp:positionV relativeFrom="paragraph">
            <wp:posOffset>-648335</wp:posOffset>
          </wp:positionV>
          <wp:extent cx="1033145" cy="584200"/>
          <wp:effectExtent l="0" t="0" r="0" b="6350"/>
          <wp:wrapSquare wrapText="bothSides"/>
          <wp:docPr id="14" name="Picture 13" descr="Description: banha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Description: banha - Copy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-92710</wp:posOffset>
          </wp:positionH>
          <wp:positionV relativeFrom="paragraph">
            <wp:posOffset>-612775</wp:posOffset>
          </wp:positionV>
          <wp:extent cx="692785" cy="616585"/>
          <wp:effectExtent l="0" t="0" r="0" b="0"/>
          <wp:wrapSquare wrapText="bothSides"/>
          <wp:docPr id="13" name="Picture 3" descr="Description: medu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medui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60E59"/>
    <w:multiLevelType w:val="hybridMultilevel"/>
    <w:tmpl w:val="7220CDA4"/>
    <w:lvl w:ilvl="0" w:tplc="CB1CAB8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D66BF"/>
    <w:multiLevelType w:val="hybridMultilevel"/>
    <w:tmpl w:val="ECD2E848"/>
    <w:lvl w:ilvl="0" w:tplc="6A18B5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85BCA"/>
    <w:multiLevelType w:val="hybridMultilevel"/>
    <w:tmpl w:val="CE9E4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E5A94"/>
    <w:multiLevelType w:val="hybridMultilevel"/>
    <w:tmpl w:val="CE9E4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A6F16"/>
    <w:multiLevelType w:val="hybridMultilevel"/>
    <w:tmpl w:val="F37A329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3E3E30"/>
    <w:multiLevelType w:val="hybridMultilevel"/>
    <w:tmpl w:val="E8C437E6"/>
    <w:lvl w:ilvl="0" w:tplc="04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>
    <w:nsid w:val="453C54C0"/>
    <w:multiLevelType w:val="hybridMultilevel"/>
    <w:tmpl w:val="0E06694A"/>
    <w:lvl w:ilvl="0" w:tplc="6A18B500">
      <w:start w:val="1"/>
      <w:numFmt w:val="bullet"/>
      <w:lvlText w:val="-"/>
      <w:lvlJc w:val="left"/>
      <w:pPr>
        <w:ind w:left="76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53BB02CB"/>
    <w:multiLevelType w:val="hybridMultilevel"/>
    <w:tmpl w:val="CE9E4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521171"/>
    <w:multiLevelType w:val="hybridMultilevel"/>
    <w:tmpl w:val="C09A8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9263F"/>
    <w:multiLevelType w:val="hybridMultilevel"/>
    <w:tmpl w:val="D7BCF6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C14B7A"/>
    <w:multiLevelType w:val="hybridMultilevel"/>
    <w:tmpl w:val="CE9E4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852982"/>
    <w:multiLevelType w:val="hybridMultilevel"/>
    <w:tmpl w:val="32DA3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20"/>
  <w:characterSpacingControl w:val="doNotCompress"/>
  <w:hdrShapeDefaults>
    <o:shapedefaults v:ext="edit" spidmax="17410"/>
    <o:shapelayout v:ext="edit">
      <o:idmap v:ext="edit" data="4"/>
      <o:rules v:ext="edit">
        <o:r id="V:Rule2" type="connector" idref="#AutoShape 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453C6"/>
    <w:rsid w:val="00000A05"/>
    <w:rsid w:val="00003CCA"/>
    <w:rsid w:val="00004484"/>
    <w:rsid w:val="00014AD8"/>
    <w:rsid w:val="000173A2"/>
    <w:rsid w:val="000177E6"/>
    <w:rsid w:val="000221A3"/>
    <w:rsid w:val="00025D31"/>
    <w:rsid w:val="000443F7"/>
    <w:rsid w:val="000467EB"/>
    <w:rsid w:val="000518DC"/>
    <w:rsid w:val="00053FC7"/>
    <w:rsid w:val="000810A6"/>
    <w:rsid w:val="000855B3"/>
    <w:rsid w:val="00087D15"/>
    <w:rsid w:val="000A0DB7"/>
    <w:rsid w:val="000A2EC3"/>
    <w:rsid w:val="000A5912"/>
    <w:rsid w:val="000B31EE"/>
    <w:rsid w:val="000B5DE2"/>
    <w:rsid w:val="000C4B08"/>
    <w:rsid w:val="000C6D32"/>
    <w:rsid w:val="000D300E"/>
    <w:rsid w:val="000D79F0"/>
    <w:rsid w:val="000E1BDC"/>
    <w:rsid w:val="000F156D"/>
    <w:rsid w:val="000F1E28"/>
    <w:rsid w:val="000F57E2"/>
    <w:rsid w:val="0010358D"/>
    <w:rsid w:val="00111297"/>
    <w:rsid w:val="001179ED"/>
    <w:rsid w:val="00135897"/>
    <w:rsid w:val="00140324"/>
    <w:rsid w:val="001424AA"/>
    <w:rsid w:val="001620F5"/>
    <w:rsid w:val="001661F0"/>
    <w:rsid w:val="0016633A"/>
    <w:rsid w:val="001675C3"/>
    <w:rsid w:val="00173FE2"/>
    <w:rsid w:val="0018344D"/>
    <w:rsid w:val="001857E7"/>
    <w:rsid w:val="00186959"/>
    <w:rsid w:val="001910F0"/>
    <w:rsid w:val="00191327"/>
    <w:rsid w:val="0019401D"/>
    <w:rsid w:val="001973D3"/>
    <w:rsid w:val="001A1B18"/>
    <w:rsid w:val="001B1CD9"/>
    <w:rsid w:val="001B3692"/>
    <w:rsid w:val="001C3CB4"/>
    <w:rsid w:val="001C50CD"/>
    <w:rsid w:val="001C6286"/>
    <w:rsid w:val="001C70CF"/>
    <w:rsid w:val="001C7B74"/>
    <w:rsid w:val="001D07C1"/>
    <w:rsid w:val="001D27E0"/>
    <w:rsid w:val="001D4827"/>
    <w:rsid w:val="001E03CE"/>
    <w:rsid w:val="001E0FDA"/>
    <w:rsid w:val="001E2518"/>
    <w:rsid w:val="001F3023"/>
    <w:rsid w:val="001F481E"/>
    <w:rsid w:val="00200585"/>
    <w:rsid w:val="00211955"/>
    <w:rsid w:val="002128F8"/>
    <w:rsid w:val="00212B6B"/>
    <w:rsid w:val="0021603A"/>
    <w:rsid w:val="0022134D"/>
    <w:rsid w:val="00234252"/>
    <w:rsid w:val="002430FF"/>
    <w:rsid w:val="0024530A"/>
    <w:rsid w:val="00252864"/>
    <w:rsid w:val="00254A89"/>
    <w:rsid w:val="002631D2"/>
    <w:rsid w:val="002735A5"/>
    <w:rsid w:val="002769C3"/>
    <w:rsid w:val="00291714"/>
    <w:rsid w:val="00292AAA"/>
    <w:rsid w:val="00293EE4"/>
    <w:rsid w:val="002A2623"/>
    <w:rsid w:val="002B08CB"/>
    <w:rsid w:val="002B11D7"/>
    <w:rsid w:val="002B7C4B"/>
    <w:rsid w:val="002C1372"/>
    <w:rsid w:val="002C3115"/>
    <w:rsid w:val="002C3DD6"/>
    <w:rsid w:val="002E3F9E"/>
    <w:rsid w:val="002E409F"/>
    <w:rsid w:val="0030652F"/>
    <w:rsid w:val="00326D0A"/>
    <w:rsid w:val="00333FB5"/>
    <w:rsid w:val="003358DE"/>
    <w:rsid w:val="0034529D"/>
    <w:rsid w:val="00357CFD"/>
    <w:rsid w:val="00361ED1"/>
    <w:rsid w:val="00375D24"/>
    <w:rsid w:val="003956F5"/>
    <w:rsid w:val="003A4628"/>
    <w:rsid w:val="003C0A1F"/>
    <w:rsid w:val="003C2388"/>
    <w:rsid w:val="003C266D"/>
    <w:rsid w:val="003D681B"/>
    <w:rsid w:val="003E38AB"/>
    <w:rsid w:val="003E6331"/>
    <w:rsid w:val="003E7CDB"/>
    <w:rsid w:val="003F363A"/>
    <w:rsid w:val="0040177C"/>
    <w:rsid w:val="00406A4E"/>
    <w:rsid w:val="00407461"/>
    <w:rsid w:val="0041605B"/>
    <w:rsid w:val="00432C19"/>
    <w:rsid w:val="00433BF5"/>
    <w:rsid w:val="0043461C"/>
    <w:rsid w:val="004429B7"/>
    <w:rsid w:val="0045712F"/>
    <w:rsid w:val="004669BB"/>
    <w:rsid w:val="0047275B"/>
    <w:rsid w:val="00485A72"/>
    <w:rsid w:val="004860B9"/>
    <w:rsid w:val="00496F1C"/>
    <w:rsid w:val="004A2D17"/>
    <w:rsid w:val="004B64CA"/>
    <w:rsid w:val="004C3949"/>
    <w:rsid w:val="004C7D8A"/>
    <w:rsid w:val="004D4AE3"/>
    <w:rsid w:val="00515D14"/>
    <w:rsid w:val="00531227"/>
    <w:rsid w:val="00531A71"/>
    <w:rsid w:val="005321DF"/>
    <w:rsid w:val="0053233D"/>
    <w:rsid w:val="00536400"/>
    <w:rsid w:val="0055286F"/>
    <w:rsid w:val="00561FB7"/>
    <w:rsid w:val="005709B9"/>
    <w:rsid w:val="00571711"/>
    <w:rsid w:val="00571A1F"/>
    <w:rsid w:val="005743FF"/>
    <w:rsid w:val="0057449E"/>
    <w:rsid w:val="00576CA4"/>
    <w:rsid w:val="005853B1"/>
    <w:rsid w:val="00585D95"/>
    <w:rsid w:val="00587959"/>
    <w:rsid w:val="00595D23"/>
    <w:rsid w:val="005B0731"/>
    <w:rsid w:val="005C1824"/>
    <w:rsid w:val="005C67FD"/>
    <w:rsid w:val="005E70FA"/>
    <w:rsid w:val="005F02EC"/>
    <w:rsid w:val="005F20CA"/>
    <w:rsid w:val="00600529"/>
    <w:rsid w:val="006070B1"/>
    <w:rsid w:val="00621EE0"/>
    <w:rsid w:val="00623593"/>
    <w:rsid w:val="006251AC"/>
    <w:rsid w:val="0063770C"/>
    <w:rsid w:val="00677BC1"/>
    <w:rsid w:val="00685993"/>
    <w:rsid w:val="0069059A"/>
    <w:rsid w:val="006A19AD"/>
    <w:rsid w:val="006B0E15"/>
    <w:rsid w:val="006B772C"/>
    <w:rsid w:val="006B77DF"/>
    <w:rsid w:val="006C06B1"/>
    <w:rsid w:val="006C1647"/>
    <w:rsid w:val="006C3D81"/>
    <w:rsid w:val="006C51A7"/>
    <w:rsid w:val="006C7E21"/>
    <w:rsid w:val="006E07D5"/>
    <w:rsid w:val="006E0E2B"/>
    <w:rsid w:val="006E2778"/>
    <w:rsid w:val="006E5063"/>
    <w:rsid w:val="006F02AE"/>
    <w:rsid w:val="00715E4C"/>
    <w:rsid w:val="00721A0D"/>
    <w:rsid w:val="00732280"/>
    <w:rsid w:val="007403A9"/>
    <w:rsid w:val="007412D7"/>
    <w:rsid w:val="0074539A"/>
    <w:rsid w:val="00763A1A"/>
    <w:rsid w:val="00764F6A"/>
    <w:rsid w:val="00771BA1"/>
    <w:rsid w:val="0077478C"/>
    <w:rsid w:val="00796551"/>
    <w:rsid w:val="007A2184"/>
    <w:rsid w:val="007A4DF1"/>
    <w:rsid w:val="007A73CD"/>
    <w:rsid w:val="007B37BC"/>
    <w:rsid w:val="007C1573"/>
    <w:rsid w:val="007C3CDF"/>
    <w:rsid w:val="007D0EA1"/>
    <w:rsid w:val="007D3451"/>
    <w:rsid w:val="007D4786"/>
    <w:rsid w:val="007D4E97"/>
    <w:rsid w:val="007E16E9"/>
    <w:rsid w:val="007E5D37"/>
    <w:rsid w:val="007F5023"/>
    <w:rsid w:val="008233E6"/>
    <w:rsid w:val="00824B87"/>
    <w:rsid w:val="00830156"/>
    <w:rsid w:val="00840132"/>
    <w:rsid w:val="0084188F"/>
    <w:rsid w:val="00845DFA"/>
    <w:rsid w:val="008463D2"/>
    <w:rsid w:val="00861636"/>
    <w:rsid w:val="00881150"/>
    <w:rsid w:val="008A1FCB"/>
    <w:rsid w:val="008A3AEF"/>
    <w:rsid w:val="008A5CA4"/>
    <w:rsid w:val="008B3A1F"/>
    <w:rsid w:val="008B5BED"/>
    <w:rsid w:val="008C0D2E"/>
    <w:rsid w:val="008D4175"/>
    <w:rsid w:val="008E20B7"/>
    <w:rsid w:val="009038A5"/>
    <w:rsid w:val="0090743F"/>
    <w:rsid w:val="0093602C"/>
    <w:rsid w:val="00945BE8"/>
    <w:rsid w:val="00956068"/>
    <w:rsid w:val="0096154E"/>
    <w:rsid w:val="00967169"/>
    <w:rsid w:val="009716C9"/>
    <w:rsid w:val="00973C82"/>
    <w:rsid w:val="00983265"/>
    <w:rsid w:val="009A338E"/>
    <w:rsid w:val="009A4726"/>
    <w:rsid w:val="009B18B9"/>
    <w:rsid w:val="009B1E9B"/>
    <w:rsid w:val="009B299E"/>
    <w:rsid w:val="009B3A5A"/>
    <w:rsid w:val="009B7FC1"/>
    <w:rsid w:val="009C692A"/>
    <w:rsid w:val="009D0528"/>
    <w:rsid w:val="009E4FF0"/>
    <w:rsid w:val="009F1666"/>
    <w:rsid w:val="009F3ACD"/>
    <w:rsid w:val="00A022BE"/>
    <w:rsid w:val="00A0362E"/>
    <w:rsid w:val="00A1262C"/>
    <w:rsid w:val="00A211F5"/>
    <w:rsid w:val="00A321B0"/>
    <w:rsid w:val="00A3415D"/>
    <w:rsid w:val="00A4439D"/>
    <w:rsid w:val="00A47CD4"/>
    <w:rsid w:val="00A6211C"/>
    <w:rsid w:val="00A73A77"/>
    <w:rsid w:val="00A77BDD"/>
    <w:rsid w:val="00A855D2"/>
    <w:rsid w:val="00A85B21"/>
    <w:rsid w:val="00A94B41"/>
    <w:rsid w:val="00A96158"/>
    <w:rsid w:val="00AA2B20"/>
    <w:rsid w:val="00AA5683"/>
    <w:rsid w:val="00AA5BCF"/>
    <w:rsid w:val="00AD4648"/>
    <w:rsid w:val="00AD6F0F"/>
    <w:rsid w:val="00AE3A9F"/>
    <w:rsid w:val="00AF10A7"/>
    <w:rsid w:val="00AF1740"/>
    <w:rsid w:val="00AF7433"/>
    <w:rsid w:val="00B03A2D"/>
    <w:rsid w:val="00B06D63"/>
    <w:rsid w:val="00B15648"/>
    <w:rsid w:val="00B219AD"/>
    <w:rsid w:val="00B25E01"/>
    <w:rsid w:val="00B429BD"/>
    <w:rsid w:val="00B450C0"/>
    <w:rsid w:val="00B528C3"/>
    <w:rsid w:val="00B808DA"/>
    <w:rsid w:val="00B81488"/>
    <w:rsid w:val="00B87EE7"/>
    <w:rsid w:val="00B90E85"/>
    <w:rsid w:val="00B91859"/>
    <w:rsid w:val="00B939BF"/>
    <w:rsid w:val="00BA2B22"/>
    <w:rsid w:val="00BB4718"/>
    <w:rsid w:val="00BB5B57"/>
    <w:rsid w:val="00BC6CB0"/>
    <w:rsid w:val="00BC73E0"/>
    <w:rsid w:val="00BD5942"/>
    <w:rsid w:val="00BD6549"/>
    <w:rsid w:val="00BF0ED3"/>
    <w:rsid w:val="00BF4F97"/>
    <w:rsid w:val="00BF713F"/>
    <w:rsid w:val="00C102C8"/>
    <w:rsid w:val="00C10B2A"/>
    <w:rsid w:val="00C15662"/>
    <w:rsid w:val="00C20E5B"/>
    <w:rsid w:val="00C220DE"/>
    <w:rsid w:val="00C273D5"/>
    <w:rsid w:val="00C3204D"/>
    <w:rsid w:val="00C3780C"/>
    <w:rsid w:val="00C53EC1"/>
    <w:rsid w:val="00C55CEE"/>
    <w:rsid w:val="00C61116"/>
    <w:rsid w:val="00C66A9A"/>
    <w:rsid w:val="00C70D8D"/>
    <w:rsid w:val="00C832EA"/>
    <w:rsid w:val="00C932EE"/>
    <w:rsid w:val="00C94584"/>
    <w:rsid w:val="00CA23E3"/>
    <w:rsid w:val="00CB529B"/>
    <w:rsid w:val="00CC6937"/>
    <w:rsid w:val="00CD1072"/>
    <w:rsid w:val="00CD4F27"/>
    <w:rsid w:val="00CE171A"/>
    <w:rsid w:val="00CE5B17"/>
    <w:rsid w:val="00CF3140"/>
    <w:rsid w:val="00CF6E89"/>
    <w:rsid w:val="00CF7C52"/>
    <w:rsid w:val="00D04750"/>
    <w:rsid w:val="00D31E8D"/>
    <w:rsid w:val="00D50DC6"/>
    <w:rsid w:val="00D513DC"/>
    <w:rsid w:val="00D52B46"/>
    <w:rsid w:val="00D56199"/>
    <w:rsid w:val="00D76249"/>
    <w:rsid w:val="00D77486"/>
    <w:rsid w:val="00D83E6D"/>
    <w:rsid w:val="00D91D4E"/>
    <w:rsid w:val="00D94DD2"/>
    <w:rsid w:val="00D9530B"/>
    <w:rsid w:val="00D956D7"/>
    <w:rsid w:val="00D967CC"/>
    <w:rsid w:val="00DA7713"/>
    <w:rsid w:val="00DB012F"/>
    <w:rsid w:val="00DB327C"/>
    <w:rsid w:val="00DB3F38"/>
    <w:rsid w:val="00DB5B04"/>
    <w:rsid w:val="00DC4019"/>
    <w:rsid w:val="00DC4573"/>
    <w:rsid w:val="00DC73F4"/>
    <w:rsid w:val="00DD4B85"/>
    <w:rsid w:val="00DD5B32"/>
    <w:rsid w:val="00DD721D"/>
    <w:rsid w:val="00DE6796"/>
    <w:rsid w:val="00DF11B5"/>
    <w:rsid w:val="00DF3042"/>
    <w:rsid w:val="00E036E2"/>
    <w:rsid w:val="00E16166"/>
    <w:rsid w:val="00E32813"/>
    <w:rsid w:val="00E453C6"/>
    <w:rsid w:val="00E57F59"/>
    <w:rsid w:val="00E64060"/>
    <w:rsid w:val="00E6461B"/>
    <w:rsid w:val="00E65D2B"/>
    <w:rsid w:val="00E70FA9"/>
    <w:rsid w:val="00E7554B"/>
    <w:rsid w:val="00E80A51"/>
    <w:rsid w:val="00E81164"/>
    <w:rsid w:val="00E86E5B"/>
    <w:rsid w:val="00E91713"/>
    <w:rsid w:val="00EA2B93"/>
    <w:rsid w:val="00EB010E"/>
    <w:rsid w:val="00EB3936"/>
    <w:rsid w:val="00EC04C2"/>
    <w:rsid w:val="00EC5393"/>
    <w:rsid w:val="00EE66DD"/>
    <w:rsid w:val="00EF70F5"/>
    <w:rsid w:val="00EF7E79"/>
    <w:rsid w:val="00F0062C"/>
    <w:rsid w:val="00F06B79"/>
    <w:rsid w:val="00F1607F"/>
    <w:rsid w:val="00F16966"/>
    <w:rsid w:val="00F20B7D"/>
    <w:rsid w:val="00F24D54"/>
    <w:rsid w:val="00F33EF7"/>
    <w:rsid w:val="00F34160"/>
    <w:rsid w:val="00F37985"/>
    <w:rsid w:val="00F439E6"/>
    <w:rsid w:val="00F543B1"/>
    <w:rsid w:val="00F55476"/>
    <w:rsid w:val="00F65896"/>
    <w:rsid w:val="00F71AAF"/>
    <w:rsid w:val="00F76CEC"/>
    <w:rsid w:val="00F80E35"/>
    <w:rsid w:val="00F818AC"/>
    <w:rsid w:val="00F8306A"/>
    <w:rsid w:val="00F84F7E"/>
    <w:rsid w:val="00F92530"/>
    <w:rsid w:val="00FA2936"/>
    <w:rsid w:val="00FB212A"/>
    <w:rsid w:val="00FB274E"/>
    <w:rsid w:val="00FD180B"/>
    <w:rsid w:val="00FD7A52"/>
    <w:rsid w:val="00FE1F02"/>
    <w:rsid w:val="00FE2895"/>
    <w:rsid w:val="00FE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11C"/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6211C"/>
    <w:pPr>
      <w:keepNext/>
      <w:bidi/>
      <w:outlineLvl w:val="4"/>
    </w:pPr>
    <w:rPr>
      <w:b/>
      <w:bCs/>
      <w:sz w:val="44"/>
      <w:szCs w:val="44"/>
      <w:u w:val="single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A6211C"/>
    <w:rPr>
      <w:rFonts w:ascii="Times New Roman" w:eastAsia="Times New Roman" w:hAnsi="Times New Roman" w:cs="Times New Roman"/>
      <w:b/>
      <w:bCs/>
      <w:sz w:val="44"/>
      <w:szCs w:val="44"/>
      <w:u w:val="single"/>
      <w:lang w:eastAsia="ar-SA"/>
    </w:rPr>
  </w:style>
  <w:style w:type="table" w:styleId="TableGrid">
    <w:name w:val="Table Grid"/>
    <w:basedOn w:val="TableNormal"/>
    <w:uiPriority w:val="59"/>
    <w:rsid w:val="00A621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31A7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31A7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531A7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531A7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Normal"/>
    <w:next w:val="Normal"/>
    <w:rsid w:val="00CA23E3"/>
    <w:pPr>
      <w:keepNext/>
      <w:bidi/>
      <w:jc w:val="center"/>
      <w:outlineLvl w:val="1"/>
    </w:pPr>
    <w:rPr>
      <w:rFonts w:cs="Akhbar MT"/>
      <w:b/>
      <w:bCs/>
      <w:color w:val="0000FF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B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2B2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06B1"/>
    <w:pPr>
      <w:ind w:left="720"/>
      <w:contextualSpacing/>
    </w:pPr>
  </w:style>
  <w:style w:type="character" w:styleId="Hyperlink">
    <w:name w:val="Hyperlink"/>
    <w:uiPriority w:val="99"/>
    <w:rsid w:val="00433BF5"/>
    <w:rPr>
      <w:rFonts w:cs="Times New Roman"/>
      <w:color w:val="0000FF"/>
      <w:u w:val="single"/>
    </w:rPr>
  </w:style>
  <w:style w:type="paragraph" w:styleId="Subtitle">
    <w:name w:val="Subtitle"/>
    <w:basedOn w:val="Normal"/>
    <w:link w:val="SubtitleChar"/>
    <w:qFormat/>
    <w:rsid w:val="004D4AE3"/>
    <w:pPr>
      <w:bidi/>
    </w:pPr>
    <w:rPr>
      <w:rFonts w:cs="Traditional Arabic"/>
      <w:sz w:val="20"/>
      <w:szCs w:val="48"/>
      <w:lang w:eastAsia="ar-SA"/>
    </w:rPr>
  </w:style>
  <w:style w:type="character" w:customStyle="1" w:styleId="SubtitleChar">
    <w:name w:val="Subtitle Char"/>
    <w:link w:val="Subtitle"/>
    <w:rsid w:val="004D4AE3"/>
    <w:rPr>
      <w:rFonts w:ascii="Times New Roman" w:eastAsia="Times New Roman" w:hAnsi="Times New Roman" w:cs="Traditional Arabic"/>
      <w:szCs w:val="4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1606;&#1605;&#1608;&#1584;&#1580;%20&#1608;&#1581;&#1583;&#1577;%20&#1590;&#1605;&#1575;&#1606;%20&#1575;&#1604;&#1580;&#1608;&#1583;&#1577;%20&#1608;%20&#1575;&#1604;&#1573;&#1593;&#1578;&#1605;&#1575;&#158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5C5F1-96A7-4354-B935-713C0A474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وحدة ضمان الجودة و الإعتماد</Template>
  <TotalTime>16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cp:lastPrinted>2013-12-30T11:33:00Z</cp:lastPrinted>
  <dcterms:created xsi:type="dcterms:W3CDTF">2013-10-24T18:22:00Z</dcterms:created>
  <dcterms:modified xsi:type="dcterms:W3CDTF">2013-12-30T11:40:00Z</dcterms:modified>
</cp:coreProperties>
</file>